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E0128" w14:textId="0E3D5E2B" w:rsidR="00535962" w:rsidRPr="00F7167E" w:rsidRDefault="00531469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59776" behindDoc="0" locked="0" layoutInCell="1" allowOverlap="1" wp14:anchorId="219ACB91" wp14:editId="679EE9AC">
                <wp:simplePos x="0" y="0"/>
                <wp:positionH relativeFrom="column">
                  <wp:posOffset>4210050</wp:posOffset>
                </wp:positionH>
                <wp:positionV relativeFrom="paragraph">
                  <wp:posOffset>-590550</wp:posOffset>
                </wp:positionV>
                <wp:extent cx="2120265" cy="701040"/>
                <wp:effectExtent l="0" t="0" r="13335" b="22860"/>
                <wp:wrapNone/>
                <wp:docPr id="13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20265" cy="701040"/>
                          <a:chOff x="12866" y="523"/>
                          <a:chExt cx="2544" cy="1104"/>
                        </a:xfrm>
                      </wpg:grpSpPr>
                      <wps:wsp>
                        <wps:cNvPr id="14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5" name="Group 23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6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289" y="1077"/>
                              <a:ext cx="1871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4665EE19" w14:textId="2105763A" w:rsidR="007A791C" w:rsidRPr="007A791C" w:rsidRDefault="00531469" w:rsidP="00F9204E">
                                    <w:pPr>
                                      <w:rPr>
                                        <w:rFonts w:ascii="Arial Bold" w:hAnsi="Arial Bold"/>
                                        <w:b/>
                                        <w:caps/>
                                        <w:spacing w:val="-20"/>
                                        <w:lang w:val="es-DO"/>
                                        <w14:shadow w14:blurRad="50800" w14:dist="38100" w14:dir="2700000" w14:sx="100000" w14:sy="100000" w14:kx="0" w14:ky="0" w14:algn="tl">
                                          <w14:srgbClr w14:val="000000">
                                            <w14:alpha w14:val="60000"/>
                                          </w14:srgbClr>
                                        </w14:shadow>
                                      </w:rPr>
                                    </w:pPr>
                                    <w:r>
                                      <w:rPr>
                                        <w:rStyle w:val="Style2"/>
                                      </w:rPr>
                                      <w:t>INTRANT-</w:t>
                                    </w:r>
                                    <w:r w:rsidR="0030697E">
                                      <w:rPr>
                                        <w:rStyle w:val="Style2"/>
                                      </w:rPr>
                                      <w:t>DAF-CM-</w:t>
                                    </w:r>
                                    <w:r w:rsidR="00BF168E">
                                      <w:rPr>
                                        <w:rStyle w:val="Style2"/>
                                      </w:rPr>
                                      <w:t>202</w:t>
                                    </w:r>
                                    <w:r w:rsidR="00DA63C7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  <w:r w:rsidR="00645BED">
                                      <w:rPr>
                                        <w:rStyle w:val="Style2"/>
                                      </w:rPr>
                                      <w:t>-00</w:t>
                                    </w:r>
                                    <w:r w:rsidR="00D44359">
                                      <w:rPr>
                                        <w:rStyle w:val="Style2"/>
                                      </w:rPr>
                                      <w:t>46</w:t>
                                    </w:r>
                                  </w:p>
                                  <w:p w14:paraId="4F6C1477" w14:textId="77777777" w:rsidR="001466B0" w:rsidRPr="00535962" w:rsidRDefault="00D44359" w:rsidP="001466B0">
                                    <w:pPr>
                                      <w:jc w:val="center"/>
                                    </w:pP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7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71F1C15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19ACB91" id="Group 21" o:spid="_x0000_s1026" style="position:absolute;margin-left:331.5pt;margin-top:-46.5pt;width:166.95pt;height:55.2pt;z-index:251659776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5n9TwQAAANsAAAAPAAAAZHJzL2Rvd25yZXYueG1sRE/fa8Iw&#10;EH4f+D+EE3yb6WS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G/mf1PBAAAA2wAAAA8AAAAA&#10;AAAAAAAAAAAABwIAAGRycy9kb3ducmV2LnhtbFBLBQYAAAAAAwADALcAAAD1AgAAAAA=&#10;" filled="f"/>
                <v:group id="Group 23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289;top:1077;width:1871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4665EE19" w14:textId="2105763A" w:rsidR="007A791C" w:rsidRPr="007A791C" w:rsidRDefault="00531469" w:rsidP="00F9204E">
                              <w:pPr>
                                <w:rPr>
                                  <w:rFonts w:ascii="Arial Bold" w:hAnsi="Arial Bold"/>
                                  <w:b/>
                                  <w:caps/>
                                  <w:spacing w:val="-20"/>
                                  <w:lang w:val="es-DO"/>
                                  <w14:shadow w14:blurRad="50800" w14:dist="38100" w14:dir="2700000" w14:sx="100000" w14:sy="100000" w14:kx="0" w14:ky="0" w14:algn="tl">
                                    <w14:srgbClr w14:val="000000">
                                      <w14:alpha w14:val="60000"/>
                                    </w14:srgbClr>
                                  </w14:shadow>
                                </w:rPr>
                              </w:pPr>
                              <w:r>
                                <w:rPr>
                                  <w:rStyle w:val="Style2"/>
                                </w:rPr>
                                <w:t>INTRANT-</w:t>
                              </w:r>
                              <w:r w:rsidR="0030697E">
                                <w:rPr>
                                  <w:rStyle w:val="Style2"/>
                                </w:rPr>
                                <w:t>DAF-CM-</w:t>
                              </w:r>
                              <w:r w:rsidR="00BF168E">
                                <w:rPr>
                                  <w:rStyle w:val="Style2"/>
                                </w:rPr>
                                <w:t>202</w:t>
                              </w:r>
                              <w:r w:rsidR="00DA63C7">
                                <w:rPr>
                                  <w:rStyle w:val="Style2"/>
                                </w:rPr>
                                <w:t>5</w:t>
                              </w:r>
                              <w:r w:rsidR="00645BED">
                                <w:rPr>
                                  <w:rStyle w:val="Style2"/>
                                </w:rPr>
                                <w:t>-00</w:t>
                              </w:r>
                              <w:r w:rsidR="00D44359">
                                <w:rPr>
                                  <w:rStyle w:val="Style2"/>
                                </w:rPr>
                                <w:t>46</w:t>
                              </w:r>
                            </w:p>
                            <w:p w14:paraId="4F6C1477" w14:textId="77777777" w:rsidR="001466B0" w:rsidRPr="00535962" w:rsidRDefault="00D44359" w:rsidP="001466B0">
                              <w:pPr>
                                <w:jc w:val="center"/>
                              </w:pP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" fillcolor="black [3213]" strokecolor="white [3212]" strokeweight="3pt">
                    <v:textbox>
                      <w:txbxContent>
                        <w:p w14:paraId="171F1C15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306AD5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5D3FBF86" wp14:editId="63524E9E">
                <wp:simplePos x="0" y="0"/>
                <wp:positionH relativeFrom="column">
                  <wp:posOffset>4405023</wp:posOffset>
                </wp:positionH>
                <wp:positionV relativeFrom="paragraph">
                  <wp:posOffset>159026</wp:posOffset>
                </wp:positionV>
                <wp:extent cx="1994452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94452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E04D368" w14:textId="77777777" w:rsidR="0026335F" w:rsidRPr="0026335F" w:rsidRDefault="0026335F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3FBF86" id="Text Box 12" o:spid="_x0000_s1031" type="#_x0000_t202" style="position:absolute;margin-left:346.85pt;margin-top:12.5pt;width:157.05pt;height:21.9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" filled="f" stroked="f">
                <v:textbox>
                  <w:txbxContent>
                    <w:p w14:paraId="1E04D368" w14:textId="77777777" w:rsidR="0026335F" w:rsidRPr="0026335F" w:rsidRDefault="0026335F"/>
                  </w:txbxContent>
                </v:textbox>
              </v:shape>
            </w:pict>
          </mc:Fallback>
        </mc:AlternateContent>
      </w:r>
      <w:r w:rsidR="00FA2AFA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36F70D4D" wp14:editId="3EC60A3B">
                <wp:simplePos x="0" y="0"/>
                <wp:positionH relativeFrom="column">
                  <wp:posOffset>-394970</wp:posOffset>
                </wp:positionH>
                <wp:positionV relativeFrom="paragraph">
                  <wp:posOffset>-590550</wp:posOffset>
                </wp:positionV>
                <wp:extent cx="948055" cy="305435"/>
                <wp:effectExtent l="0" t="0" r="0" b="0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8BC10B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6F70D4D" id="Text Box 20" o:spid="_x0000_s1032" type="#_x0000_t202" style="position:absolute;margin-left:-31.1pt;margin-top:-46.5pt;width:74.65pt;height:24.0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FYjmxfgAAAACgEAAA8AAAAAAAAAAAAAAAAANAQAAGRycy9kb3ducmV2LnhtbFBLBQYAAAAA&#10;BAAEAPMAAABBBQAAAAA=&#10;" filled="f" stroked="f">
                <v:textbox inset="0,0,0,0">
                  <w:txbxContent>
                    <w:p w14:paraId="4F8BC10B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FA2AFA" w:rsidRPr="000030D2">
        <w:rPr>
          <w:noProof/>
          <w:lang w:val="es-DO" w:eastAsia="es-DO"/>
        </w:rPr>
        <w:drawing>
          <wp:anchor distT="0" distB="0" distL="114300" distR="114300" simplePos="0" relativeHeight="251661824" behindDoc="0" locked="0" layoutInCell="1" allowOverlap="1" wp14:anchorId="4E83494E" wp14:editId="1DA0274E">
            <wp:simplePos x="0" y="0"/>
            <wp:positionH relativeFrom="margin">
              <wp:posOffset>2561590</wp:posOffset>
            </wp:positionH>
            <wp:positionV relativeFrom="margin">
              <wp:posOffset>-566420</wp:posOffset>
            </wp:positionV>
            <wp:extent cx="788035" cy="784225"/>
            <wp:effectExtent l="0" t="0" r="0" b="0"/>
            <wp:wrapSquare wrapText="bothSides"/>
            <wp:docPr id="18" name="Imagen 18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78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30D2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24109961" wp14:editId="2BD8E100">
                <wp:simplePos x="0" y="0"/>
                <wp:positionH relativeFrom="column">
                  <wp:posOffset>-528955</wp:posOffset>
                </wp:positionH>
                <wp:positionV relativeFrom="paragraph">
                  <wp:posOffset>-339598</wp:posOffset>
                </wp:positionV>
                <wp:extent cx="1028700" cy="1078230"/>
                <wp:effectExtent l="4445" t="0" r="0" b="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375A513A" w14:textId="3E985064" w:rsidR="00BC61BD" w:rsidRPr="00BC61BD" w:rsidRDefault="00531469">
                                <w:pPr>
                                  <w:rPr>
                                    <w:lang w:val="en-US"/>
                                  </w:rPr>
                                </w:pPr>
                                <w:r w:rsidRPr="00531469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7450E963" wp14:editId="3822A29C">
                                      <wp:extent cx="845820" cy="180340"/>
                                      <wp:effectExtent l="0" t="0" r="0" b="0"/>
                                      <wp:docPr id="1132736113" name="Imagen 125740648" descr="A picture containing text, sign&#10;&#10;Description automatically generated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132736113" name="Imagen 125740648" descr="A picture containing text, sign&#10;&#10;Description automatically generated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8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r="27652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845820" cy="18034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4109961" id="Text Box 2" o:spid="_x0000_s1033" type="#_x0000_t202" style="position:absolute;margin-left:-41.65pt;margin-top:-26.75pt;width:81pt;height:84.9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375A513A" w14:textId="3E985064" w:rsidR="00BC61BD" w:rsidRPr="00BC61BD" w:rsidRDefault="00531469">
                          <w:pPr>
                            <w:rPr>
                              <w:lang w:val="en-US"/>
                            </w:rPr>
                          </w:pPr>
                          <w:r w:rsidRPr="00531469">
                            <w:rPr>
                              <w:noProof/>
                            </w:rPr>
                            <w:drawing>
                              <wp:inline distT="0" distB="0" distL="0" distR="0" wp14:anchorId="7450E963" wp14:editId="3822A29C">
                                <wp:extent cx="845820" cy="180340"/>
                                <wp:effectExtent l="0" t="0" r="0" b="0"/>
                                <wp:docPr id="1132736113" name="Imagen 125740648" descr="A picture containing text, sign&#10;&#10;Description automatically generated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132736113" name="Imagen 125740648" descr="A picture containing text, sign&#10;&#10;Description automatically generated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9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r="27652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845820" cy="18034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</w:p>
    <w:p w14:paraId="251F038C" w14:textId="77777777" w:rsidR="00535962" w:rsidRPr="00535962" w:rsidRDefault="000030D2" w:rsidP="0053596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A3C90C5" wp14:editId="408AB241">
                <wp:simplePos x="0" y="0"/>
                <wp:positionH relativeFrom="column">
                  <wp:posOffset>4772025</wp:posOffset>
                </wp:positionH>
                <wp:positionV relativeFrom="paragraph">
                  <wp:posOffset>131445</wp:posOffset>
                </wp:positionV>
                <wp:extent cx="15570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70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44A18F1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C357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C90C5" id="Text Box 13" o:spid="_x0000_s1034" type="#_x0000_t202" style="position:absolute;margin-left:375.75pt;margin-top:10.35pt;width:122.6pt;height:1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" filled="f" stroked="f">
                <v:textbox>
                  <w:txbxContent>
                    <w:p w14:paraId="344A18F1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C3578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31D7C530" w14:textId="77777777" w:rsidR="00535962" w:rsidRDefault="00FA01DC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23E5358A" wp14:editId="14834BB9">
                <wp:simplePos x="0" y="0"/>
                <wp:positionH relativeFrom="column">
                  <wp:posOffset>1028700</wp:posOffset>
                </wp:positionH>
                <wp:positionV relativeFrom="paragraph">
                  <wp:posOffset>24765</wp:posOffset>
                </wp:positionV>
                <wp:extent cx="3333750" cy="438150"/>
                <wp:effectExtent l="0" t="0" r="0" b="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33750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9FBA66E" w14:textId="0C03AA31" w:rsidR="002E1412" w:rsidRPr="002E1412" w:rsidRDefault="00D4435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531469" w:rsidRPr="00531469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Instituto Nacional de Tránsito y Transporte Terrestre (INTRANT)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E5358A" id="Text Box 16" o:spid="_x0000_s1035" type="#_x0000_t202" style="position:absolute;margin-left:81pt;margin-top:1.95pt;width:262.5pt;height:34.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" stroked="f">
                <v:textbox>
                  <w:txbxContent>
                    <w:p w14:paraId="69FBA66E" w14:textId="0C03AA31" w:rsidR="002E1412" w:rsidRPr="002E1412" w:rsidRDefault="0030697E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531469" w:rsidRPr="00531469">
                            <w:rPr>
                              <w:rStyle w:val="Style6"/>
                              <w:sz w:val="24"/>
                              <w:szCs w:val="24"/>
                            </w:rPr>
                            <w:t>Instituto Nacional de Tránsito y Transporte Terrestre (INTRANT)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DB4862C" w14:textId="77777777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518C279D" w14:textId="77777777" w:rsidR="00A640BD" w:rsidRPr="00C66D08" w:rsidRDefault="00FA01DC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1F7D056" wp14:editId="7B00529F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C74A00A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F7D056" id="Text Box 18" o:spid="_x0000_s1036" type="#_x0000_t202" style="position:absolute;left:0;text-align:left;margin-left:78.45pt;margin-top:6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MdfX+f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2C74A00A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08D8A5E1" w14:textId="77777777" w:rsidR="00A640BD" w:rsidRPr="00C66D08" w:rsidRDefault="00FA01DC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66EA6BB" wp14:editId="6DFF2F45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1270" t="1905" r="0" b="0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F518A40" w14:textId="77777777" w:rsidR="002E1412" w:rsidRPr="002E1412" w:rsidRDefault="00D44359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2E1412" w:rsidRPr="001007E7">
                                  <w:rPr>
                                    <w:rStyle w:val="Style8"/>
                                    <w:smallCaps/>
                                  </w:rPr>
                                  <w:t>Nombre del Departamento ó Unidad Funcional que genera el formulario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6EA6BB" id="Text Box 17" o:spid="_x0000_s1037" type="#_x0000_t202" style="position:absolute;left:0;text-align:left;margin-left:13.6pt;margin-top:7.65pt;width:420.2pt;height:23.35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C9HuXA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6F518A40" w14:textId="77777777" w:rsidR="002E1412" w:rsidRPr="002E1412" w:rsidRDefault="00B71213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2E1412" w:rsidRPr="001007E7">
                            <w:rPr>
                              <w:rStyle w:val="Style8"/>
                              <w:smallCaps/>
                            </w:rPr>
                            <w:t>Nombre del Departamento ó Unidad Funcional que genera el formulario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7A60552B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5CB047CF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71BFAD55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61698D9D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296AA411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7B24E675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01A3D8A1" w14:textId="77777777" w:rsidTr="00E82502">
        <w:trPr>
          <w:cantSplit/>
          <w:trHeight w:val="440"/>
        </w:trPr>
        <w:tc>
          <w:tcPr>
            <w:tcW w:w="9252" w:type="dxa"/>
          </w:tcPr>
          <w:p w14:paraId="51A9FEE1" w14:textId="77777777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>Razón Social del Oferente:</w:t>
            </w:r>
            <w:r w:rsidR="00E82502" w:rsidRPr="00E82502">
              <w:rPr>
                <w:sz w:val="22"/>
                <w:szCs w:val="22"/>
                <w:lang w:val="es-DO"/>
              </w:rPr>
              <w:t xml:space="preserve">  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58E6DE8C" w14:textId="77777777" w:rsidTr="00E82502">
        <w:trPr>
          <w:cantSplit/>
          <w:trHeight w:val="440"/>
        </w:trPr>
        <w:tc>
          <w:tcPr>
            <w:tcW w:w="9252" w:type="dxa"/>
          </w:tcPr>
          <w:p w14:paraId="05BA58A1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5DD8AFDF" w14:textId="77777777" w:rsidTr="00E82502">
        <w:trPr>
          <w:cantSplit/>
          <w:trHeight w:val="440"/>
        </w:trPr>
        <w:tc>
          <w:tcPr>
            <w:tcW w:w="9252" w:type="dxa"/>
          </w:tcPr>
          <w:p w14:paraId="2BF47FD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13852B11" w14:textId="77777777" w:rsidTr="00E82502">
        <w:trPr>
          <w:cantSplit/>
          <w:trHeight w:val="440"/>
        </w:trPr>
        <w:tc>
          <w:tcPr>
            <w:tcW w:w="9252" w:type="dxa"/>
          </w:tcPr>
          <w:p w14:paraId="5CDFDF44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6E5FC6EE" w14:textId="77777777" w:rsidTr="00E82502">
        <w:trPr>
          <w:cantSplit/>
          <w:trHeight w:val="440"/>
        </w:trPr>
        <w:tc>
          <w:tcPr>
            <w:tcW w:w="9252" w:type="dxa"/>
          </w:tcPr>
          <w:p w14:paraId="76D1EC36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53C5B321" w14:textId="77777777" w:rsidTr="00E82502">
        <w:trPr>
          <w:cantSplit/>
          <w:trHeight w:val="440"/>
        </w:trPr>
        <w:tc>
          <w:tcPr>
            <w:tcW w:w="9252" w:type="dxa"/>
          </w:tcPr>
          <w:p w14:paraId="6B5F8747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AD5A182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0A1D5A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5B8EA1A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09DBE3F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275D380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6B4CB1" w14:textId="77777777" w:rsidR="006473D2" w:rsidRDefault="006473D2" w:rsidP="001007E7">
      <w:pPr>
        <w:spacing w:after="0" w:line="240" w:lineRule="auto"/>
      </w:pPr>
      <w:r>
        <w:separator/>
      </w:r>
    </w:p>
  </w:endnote>
  <w:endnote w:type="continuationSeparator" w:id="0">
    <w:p w14:paraId="06FC1ED5" w14:textId="77777777" w:rsidR="006473D2" w:rsidRDefault="006473D2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2D9BA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s-DO" w:eastAsia="es-DO"/>
      </w:rPr>
      <w:drawing>
        <wp:anchor distT="0" distB="0" distL="114300" distR="114300" simplePos="0" relativeHeight="251664384" behindDoc="0" locked="0" layoutInCell="1" allowOverlap="1" wp14:anchorId="767113A4" wp14:editId="6B0B7E99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304B5E2" wp14:editId="56C27425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3810" r="635" b="1905"/>
              <wp:wrapNone/>
              <wp:docPr id="4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5F35D1C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6447B2B1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304B5E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8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05F35D1C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6447B2B1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FA01DC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CEE8F7F" wp14:editId="6703F618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0" r="4445" b="0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CC1914E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CEE8F7F" id="Text Box 1" o:spid="_x0000_s1039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4CC1914E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3F47AC02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3B9E90BC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4D234520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5D1FCBBE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27D8202D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33118C" w14:textId="77777777" w:rsidR="006473D2" w:rsidRDefault="006473D2" w:rsidP="001007E7">
      <w:pPr>
        <w:spacing w:after="0" w:line="240" w:lineRule="auto"/>
      </w:pPr>
      <w:r>
        <w:separator/>
      </w:r>
    </w:p>
  </w:footnote>
  <w:footnote w:type="continuationSeparator" w:id="0">
    <w:p w14:paraId="4AB48B87" w14:textId="77777777" w:rsidR="006473D2" w:rsidRDefault="006473D2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030D2"/>
    <w:rsid w:val="00021BA0"/>
    <w:rsid w:val="00022097"/>
    <w:rsid w:val="0002545C"/>
    <w:rsid w:val="00034DD9"/>
    <w:rsid w:val="00045479"/>
    <w:rsid w:val="0005792C"/>
    <w:rsid w:val="00082554"/>
    <w:rsid w:val="000B0DCD"/>
    <w:rsid w:val="000B18C4"/>
    <w:rsid w:val="000C3578"/>
    <w:rsid w:val="000C738A"/>
    <w:rsid w:val="000E02D9"/>
    <w:rsid w:val="000F1098"/>
    <w:rsid w:val="001007E7"/>
    <w:rsid w:val="00101EB7"/>
    <w:rsid w:val="001020C0"/>
    <w:rsid w:val="00112394"/>
    <w:rsid w:val="001466B0"/>
    <w:rsid w:val="00157600"/>
    <w:rsid w:val="00170EC5"/>
    <w:rsid w:val="00181E8D"/>
    <w:rsid w:val="00194FF2"/>
    <w:rsid w:val="001A1E07"/>
    <w:rsid w:val="001A3F92"/>
    <w:rsid w:val="001E3EB2"/>
    <w:rsid w:val="001F73A7"/>
    <w:rsid w:val="002009A7"/>
    <w:rsid w:val="0023347B"/>
    <w:rsid w:val="00253DBA"/>
    <w:rsid w:val="0026335F"/>
    <w:rsid w:val="00295BD4"/>
    <w:rsid w:val="002A4A49"/>
    <w:rsid w:val="002D451D"/>
    <w:rsid w:val="002E1412"/>
    <w:rsid w:val="002F77BC"/>
    <w:rsid w:val="0030697E"/>
    <w:rsid w:val="00306AD5"/>
    <w:rsid w:val="00314023"/>
    <w:rsid w:val="00341484"/>
    <w:rsid w:val="0034555D"/>
    <w:rsid w:val="00357FE3"/>
    <w:rsid w:val="003830DC"/>
    <w:rsid w:val="00386D05"/>
    <w:rsid w:val="00392351"/>
    <w:rsid w:val="003974DF"/>
    <w:rsid w:val="003A6141"/>
    <w:rsid w:val="003D6EA5"/>
    <w:rsid w:val="00404131"/>
    <w:rsid w:val="0042490F"/>
    <w:rsid w:val="004379A6"/>
    <w:rsid w:val="0044234A"/>
    <w:rsid w:val="00456C17"/>
    <w:rsid w:val="00466B9C"/>
    <w:rsid w:val="004823CB"/>
    <w:rsid w:val="004919EA"/>
    <w:rsid w:val="004B30DA"/>
    <w:rsid w:val="004D45A8"/>
    <w:rsid w:val="004F0709"/>
    <w:rsid w:val="005023EC"/>
    <w:rsid w:val="00531469"/>
    <w:rsid w:val="00535962"/>
    <w:rsid w:val="00567EC3"/>
    <w:rsid w:val="005E0D37"/>
    <w:rsid w:val="00611A07"/>
    <w:rsid w:val="0062592A"/>
    <w:rsid w:val="00645BED"/>
    <w:rsid w:val="006473D2"/>
    <w:rsid w:val="006506D0"/>
    <w:rsid w:val="00651E48"/>
    <w:rsid w:val="00652712"/>
    <w:rsid w:val="00666D56"/>
    <w:rsid w:val="006709BC"/>
    <w:rsid w:val="00676E72"/>
    <w:rsid w:val="006E0C67"/>
    <w:rsid w:val="006E7E60"/>
    <w:rsid w:val="006F567F"/>
    <w:rsid w:val="0071065E"/>
    <w:rsid w:val="00725091"/>
    <w:rsid w:val="00762031"/>
    <w:rsid w:val="00780880"/>
    <w:rsid w:val="0079781D"/>
    <w:rsid w:val="007A791C"/>
    <w:rsid w:val="007B0E1F"/>
    <w:rsid w:val="007B6F6F"/>
    <w:rsid w:val="007D46EB"/>
    <w:rsid w:val="007E6E89"/>
    <w:rsid w:val="00820C9F"/>
    <w:rsid w:val="0082707E"/>
    <w:rsid w:val="008315B0"/>
    <w:rsid w:val="00862E65"/>
    <w:rsid w:val="008905AC"/>
    <w:rsid w:val="008B3AE5"/>
    <w:rsid w:val="008B58F4"/>
    <w:rsid w:val="008C2FAC"/>
    <w:rsid w:val="008C388B"/>
    <w:rsid w:val="008D1049"/>
    <w:rsid w:val="0094367D"/>
    <w:rsid w:val="00966EEE"/>
    <w:rsid w:val="00974EED"/>
    <w:rsid w:val="00977C54"/>
    <w:rsid w:val="00981CA9"/>
    <w:rsid w:val="009A6291"/>
    <w:rsid w:val="009F627D"/>
    <w:rsid w:val="009F78CE"/>
    <w:rsid w:val="00A16099"/>
    <w:rsid w:val="00A30D80"/>
    <w:rsid w:val="00A640BD"/>
    <w:rsid w:val="00A641A7"/>
    <w:rsid w:val="00A72F42"/>
    <w:rsid w:val="00A95E2E"/>
    <w:rsid w:val="00AD7919"/>
    <w:rsid w:val="00AF2E6B"/>
    <w:rsid w:val="00AF306F"/>
    <w:rsid w:val="00AF7BFE"/>
    <w:rsid w:val="00B62EEF"/>
    <w:rsid w:val="00B71213"/>
    <w:rsid w:val="00B7432E"/>
    <w:rsid w:val="00B97B51"/>
    <w:rsid w:val="00BA0007"/>
    <w:rsid w:val="00BB1D79"/>
    <w:rsid w:val="00BC1D0C"/>
    <w:rsid w:val="00BC61BD"/>
    <w:rsid w:val="00BD1586"/>
    <w:rsid w:val="00BD21C9"/>
    <w:rsid w:val="00BF168E"/>
    <w:rsid w:val="00BF573D"/>
    <w:rsid w:val="00C078CB"/>
    <w:rsid w:val="00C12277"/>
    <w:rsid w:val="00C22DBE"/>
    <w:rsid w:val="00C33AB6"/>
    <w:rsid w:val="00C35D16"/>
    <w:rsid w:val="00C5078F"/>
    <w:rsid w:val="00C66D08"/>
    <w:rsid w:val="00C67CD4"/>
    <w:rsid w:val="00C7470C"/>
    <w:rsid w:val="00CA0E82"/>
    <w:rsid w:val="00CA164C"/>
    <w:rsid w:val="00CA4661"/>
    <w:rsid w:val="00CE1B4A"/>
    <w:rsid w:val="00CE67A3"/>
    <w:rsid w:val="00D040C1"/>
    <w:rsid w:val="00D1201E"/>
    <w:rsid w:val="00D24FA7"/>
    <w:rsid w:val="00D44359"/>
    <w:rsid w:val="00D45A3E"/>
    <w:rsid w:val="00D50EFB"/>
    <w:rsid w:val="00D63EE7"/>
    <w:rsid w:val="00D64696"/>
    <w:rsid w:val="00D7710E"/>
    <w:rsid w:val="00D90D49"/>
    <w:rsid w:val="00D9600B"/>
    <w:rsid w:val="00DA63C7"/>
    <w:rsid w:val="00DB1A41"/>
    <w:rsid w:val="00DC5D96"/>
    <w:rsid w:val="00DC7732"/>
    <w:rsid w:val="00DD4F3E"/>
    <w:rsid w:val="00DF5AEF"/>
    <w:rsid w:val="00E11CAC"/>
    <w:rsid w:val="00E13E55"/>
    <w:rsid w:val="00E82502"/>
    <w:rsid w:val="00EA6B34"/>
    <w:rsid w:val="00EA7406"/>
    <w:rsid w:val="00EE1E7B"/>
    <w:rsid w:val="00F03577"/>
    <w:rsid w:val="00F225BF"/>
    <w:rsid w:val="00F53753"/>
    <w:rsid w:val="00F61B64"/>
    <w:rsid w:val="00F7167E"/>
    <w:rsid w:val="00F7443C"/>
    <w:rsid w:val="00F84D68"/>
    <w:rsid w:val="00F9204E"/>
    <w:rsid w:val="00F9504D"/>
    <w:rsid w:val="00FA01DC"/>
    <w:rsid w:val="00FA2AFA"/>
    <w:rsid w:val="00FC2870"/>
    <w:rsid w:val="00FC36AA"/>
    <w:rsid w:val="00FF3742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2F587ECC"/>
  <w15:docId w15:val="{1E24DC73-B638-4769-A3AB-43FC71C71B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NormalWeb">
    <w:name w:val="Normal (Web)"/>
    <w:basedOn w:val="Normal"/>
    <w:uiPriority w:val="99"/>
    <w:semiHidden/>
    <w:unhideWhenUsed/>
    <w:rsid w:val="007A79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s-DO" w:eastAsia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732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52549A-5241-48BD-9BAB-9778D66E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62</TotalTime>
  <Pages>1</Pages>
  <Words>155</Words>
  <Characters>855</Characters>
  <Application>Microsoft Office Word</Application>
  <DocSecurity>0</DocSecurity>
  <Lines>7</Lines>
  <Paragraphs>2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Lourdes Feliz Valdez</cp:lastModifiedBy>
  <cp:revision>38</cp:revision>
  <cp:lastPrinted>2011-03-04T18:48:00Z</cp:lastPrinted>
  <dcterms:created xsi:type="dcterms:W3CDTF">2021-04-19T19:23:00Z</dcterms:created>
  <dcterms:modified xsi:type="dcterms:W3CDTF">2025-09-15T15:38:00Z</dcterms:modified>
</cp:coreProperties>
</file>